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2A83F09A" w:rsidR="00E03F40" w:rsidRPr="002E5E34" w:rsidRDefault="00E03F40" w:rsidP="00DA7B8C">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DA7B8C" w:rsidRPr="00DA7B8C">
        <w:rPr>
          <w:rFonts w:ascii="Arial Narrow" w:hAnsi="Arial Narrow" w:cs="Arial"/>
          <w:b/>
          <w:bCs/>
          <w:lang w:val="es-CO"/>
        </w:rPr>
        <w:t>0168469</w:t>
      </w:r>
      <w:r w:rsidR="00DA7B8C">
        <w:rPr>
          <w:rFonts w:ascii="Arial Narrow" w:hAnsi="Arial Narrow" w:cs="Arial"/>
          <w:b/>
          <w:bCs/>
          <w:lang w:val="es-CO"/>
        </w:rPr>
        <w:t xml:space="preserve">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62FF8CE3"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143793">
        <w:rPr>
          <w:rFonts w:ascii="Arial Narrow" w:hAnsi="Arial Narrow" w:cs="Arial"/>
          <w:color w:val="000000"/>
          <w:lang w:val="es-ES_tradnl"/>
        </w:rPr>
        <w:t>03</w:t>
      </w:r>
      <w:r w:rsidR="00D16435">
        <w:rPr>
          <w:rFonts w:ascii="Arial Narrow" w:hAnsi="Arial Narrow" w:cs="Arial"/>
          <w:color w:val="000000"/>
          <w:lang w:val="es-ES_tradnl"/>
        </w:rPr>
        <w:t xml:space="preserve"> </w:t>
      </w:r>
      <w:r w:rsidR="001D0470">
        <w:rPr>
          <w:rFonts w:ascii="Arial Narrow" w:hAnsi="Arial Narrow" w:cs="Arial"/>
          <w:color w:val="000000"/>
          <w:lang w:val="es-ES_tradnl"/>
        </w:rPr>
        <w:t xml:space="preserve">de </w:t>
      </w:r>
      <w:r w:rsidR="00143793">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6910F0B4" w14:textId="77777777" w:rsidR="00CD00D4" w:rsidRPr="00EC50CF" w:rsidRDefault="00CD00D4" w:rsidP="00CD00D4">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9EF1117" w14:textId="77777777" w:rsidR="00CD00D4" w:rsidRPr="00EC50CF" w:rsidRDefault="00CD00D4" w:rsidP="00CD00D4">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36F882D" w14:textId="77777777" w:rsidR="00CD00D4" w:rsidRPr="00EC50CF" w:rsidRDefault="00CD00D4" w:rsidP="00E774E2">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799C2D3B" w14:textId="77777777" w:rsidR="001D23D5" w:rsidRDefault="001D23D5" w:rsidP="00E03F40">
      <w:pPr>
        <w:ind w:left="-142"/>
        <w:jc w:val="both"/>
        <w:rPr>
          <w:rFonts w:ascii="Arial Narrow" w:hAnsi="Arial Narrow"/>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4FD2920" w14:textId="4ADDE24E" w:rsidR="00E03F40" w:rsidRPr="00634161" w:rsidRDefault="00E03F40" w:rsidP="00D02ADC">
      <w:pPr>
        <w:jc w:val="both"/>
        <w:rPr>
          <w:rFonts w:ascii="Arial Narrow" w:hAnsi="Arial Narrow"/>
          <w:b/>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r w:rsidR="00D02ADC">
        <w:rPr>
          <w:rFonts w:ascii="Arial Narrow" w:hAnsi="Arial Narrow" w:cs="Arial"/>
          <w:b/>
        </w:rPr>
        <w:t>0104084</w:t>
      </w:r>
      <w:r w:rsidR="002E11A3">
        <w:rPr>
          <w:rFonts w:ascii="Arial Narrow" w:hAnsi="Arial Narrow" w:cs="Arial"/>
          <w:b/>
        </w:rPr>
        <w:t xml:space="preserve">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bookmarkEnd w:id="4"/>
      <w:r w:rsidR="00456E6D" w:rsidRPr="00456E6D">
        <w:rPr>
          <w:rFonts w:ascii="Arial Narrow" w:hAnsi="Arial Narrow"/>
          <w:b/>
          <w:bCs/>
        </w:rPr>
        <w:t>30 de septiembre de 2025</w:t>
      </w:r>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5" w:name="_Hlk139457706"/>
      <w:r w:rsidR="00706B7E">
        <w:rPr>
          <w:rFonts w:ascii="Arial Narrow" w:eastAsia="Calibri" w:hAnsi="Arial Narrow" w:cs="Arial"/>
          <w:bCs/>
          <w:lang w:eastAsia="es-CO"/>
        </w:rPr>
        <w:t>el</w:t>
      </w:r>
      <w:r w:rsidR="009322F2">
        <w:rPr>
          <w:rFonts w:ascii="Arial Narrow" w:eastAsia="Calibri" w:hAnsi="Arial Narrow" w:cs="Arial"/>
          <w:bCs/>
          <w:lang w:eastAsia="es-CO"/>
        </w:rPr>
        <w:t xml:space="preserve"> </w:t>
      </w:r>
      <w:r w:rsidR="003972E7">
        <w:rPr>
          <w:rFonts w:ascii="Arial Narrow" w:eastAsia="Calibri" w:hAnsi="Arial Narrow" w:cs="Arial"/>
          <w:bCs/>
          <w:lang w:eastAsia="es-CO"/>
        </w:rPr>
        <w:t xml:space="preserve">señor </w:t>
      </w:r>
      <w:r w:rsidR="00D02ADC">
        <w:rPr>
          <w:rFonts w:ascii="Arial Narrow" w:hAnsi="Arial Narrow"/>
          <w:b/>
          <w:bCs/>
        </w:rPr>
        <w:t>JOSE MANUEL DEMOYA MADARIAGA</w:t>
      </w:r>
      <w:r w:rsidRPr="00447C3E">
        <w:rPr>
          <w:rFonts w:ascii="Arial Narrow" w:hAnsi="Arial Narrow"/>
          <w:b/>
          <w:bCs/>
        </w:rPr>
        <w:t xml:space="preserve">, </w:t>
      </w:r>
      <w:r w:rsidRPr="00447C3E">
        <w:rPr>
          <w:rFonts w:ascii="Arial Narrow" w:hAnsi="Arial Narrow"/>
        </w:rPr>
        <w:t>identificad</w:t>
      </w:r>
      <w:r w:rsidR="00706B7E">
        <w:rPr>
          <w:rFonts w:ascii="Arial Narrow" w:hAnsi="Arial Narrow"/>
        </w:rPr>
        <w:t>o</w:t>
      </w:r>
      <w:r w:rsidRPr="00447C3E">
        <w:rPr>
          <w:rFonts w:ascii="Arial Narrow" w:hAnsi="Arial Narrow"/>
        </w:rPr>
        <w:t xml:space="preserve"> con cédula de ciudadanía </w:t>
      </w:r>
      <w:r w:rsidRPr="00447C3E">
        <w:rPr>
          <w:rFonts w:ascii="Arial Narrow" w:hAnsi="Arial Narrow" w:cs="Arial"/>
          <w:bCs/>
        </w:rPr>
        <w:t xml:space="preserve">número </w:t>
      </w:r>
      <w:bookmarkEnd w:id="5"/>
      <w:r w:rsidR="00D02ADC">
        <w:rPr>
          <w:rFonts w:ascii="Arial Narrow" w:hAnsi="Arial Narrow" w:cs="Arial"/>
          <w:bCs/>
        </w:rPr>
        <w:t>3.823.934</w:t>
      </w:r>
      <w:r w:rsidRPr="00447C3E">
        <w:rPr>
          <w:rFonts w:ascii="Arial Narrow" w:hAnsi="Arial Narrow" w:cs="Arial"/>
          <w:bCs/>
        </w:rPr>
        <w:t>, por</w:t>
      </w:r>
      <w:r w:rsidRPr="00447C3E">
        <w:rPr>
          <w:rFonts w:ascii="Arial Narrow" w:hAnsi="Arial Narrow"/>
        </w:rPr>
        <w:t xml:space="preserve"> la suma de</w:t>
      </w:r>
      <w:r w:rsidR="0060523A">
        <w:rPr>
          <w:rFonts w:ascii="Arial Narrow" w:hAnsi="Arial Narrow"/>
        </w:rPr>
        <w:t xml:space="preserve"> </w:t>
      </w:r>
      <w:r w:rsidR="00D02ADC" w:rsidRPr="00D02ADC">
        <w:rPr>
          <w:rFonts w:ascii="Arial Narrow" w:hAnsi="Arial Narrow"/>
          <w:b/>
          <w:bCs/>
        </w:rPr>
        <w:t>TRESCIENTOS SESENTA Y SEIS MIL</w:t>
      </w:r>
      <w:r w:rsidR="00D02ADC">
        <w:rPr>
          <w:rFonts w:ascii="Arial Narrow" w:hAnsi="Arial Narrow"/>
          <w:b/>
          <w:bCs/>
        </w:rPr>
        <w:t xml:space="preserve"> </w:t>
      </w:r>
      <w:r w:rsidR="00D02ADC" w:rsidRPr="00D02ADC">
        <w:rPr>
          <w:rFonts w:ascii="Arial Narrow" w:hAnsi="Arial Narrow"/>
          <w:b/>
          <w:bCs/>
        </w:rPr>
        <w:t>TRESCIENTOS TRECE PESOS M/CTE. ($366.313,00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D02ADC" w:rsidRPr="00D02ADC">
        <w:rPr>
          <w:rFonts w:ascii="Arial Narrow" w:hAnsi="Arial Narrow" w:cs="Arial"/>
          <w:bCs/>
        </w:rPr>
        <w:t>SETECIENTOS TREINTA Y DOS MIL SEISCIENTOS VEINTISEIS PESOS M/CTE. ($732.626,00</w:t>
      </w:r>
      <w:r w:rsidR="00361230"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70F89BD3" w:rsidR="00E03F40" w:rsidRDefault="00E03F40" w:rsidP="00E03F40">
      <w:pPr>
        <w:jc w:val="both"/>
        <w:rPr>
          <w:rFonts w:ascii="Arial Narrow" w:hAnsi="Arial Narrow"/>
        </w:rPr>
      </w:pPr>
      <w:r w:rsidRPr="006042AA">
        <w:rPr>
          <w:rFonts w:ascii="Arial Narrow" w:hAnsi="Arial Narrow"/>
        </w:rPr>
        <w:t xml:space="preserve">Que, mediante </w:t>
      </w:r>
      <w:bookmarkStart w:id="6" w:name="_Hlk203395412"/>
      <w:bookmarkStart w:id="7" w:name="_Hlk193443462"/>
      <w:r w:rsidR="004B0C6B" w:rsidRPr="002C62EE">
        <w:rPr>
          <w:rFonts w:ascii="Arial Narrow" w:hAnsi="Arial Narrow"/>
        </w:rPr>
        <w:t>radicado</w:t>
      </w:r>
      <w:r w:rsidR="00E21001" w:rsidRPr="002C62EE">
        <w:rPr>
          <w:rFonts w:ascii="Arial Narrow" w:hAnsi="Arial Narrow"/>
        </w:rPr>
        <w:t xml:space="preserve"> </w:t>
      </w:r>
      <w:bookmarkStart w:id="8" w:name="_Hlk213247367"/>
      <w:r w:rsidR="00D02ADC" w:rsidRPr="00D02ADC">
        <w:rPr>
          <w:rFonts w:ascii="Arial Narrow" w:hAnsi="Arial Narrow"/>
        </w:rPr>
        <w:fldChar w:fldCharType="begin"/>
      </w:r>
      <w:r w:rsidR="00D02ADC" w:rsidRPr="00D02ADC">
        <w:rPr>
          <w:rFonts w:ascii="Arial Narrow" w:hAnsi="Arial Narrow"/>
        </w:rPr>
        <w:instrText>HYPERLINK "javascript:void(0)"</w:instrText>
      </w:r>
      <w:r w:rsidR="00D02ADC" w:rsidRPr="00D02ADC">
        <w:rPr>
          <w:rFonts w:ascii="Arial Narrow" w:hAnsi="Arial Narrow"/>
        </w:rPr>
      </w:r>
      <w:r w:rsidR="00D02ADC" w:rsidRPr="00D02ADC">
        <w:rPr>
          <w:rFonts w:ascii="Arial Narrow" w:hAnsi="Arial Narrow"/>
        </w:rPr>
        <w:fldChar w:fldCharType="separate"/>
      </w:r>
      <w:r w:rsidR="00D02ADC" w:rsidRPr="00D02ADC">
        <w:rPr>
          <w:rFonts w:ascii="Arial Narrow" w:hAnsi="Arial Narrow"/>
        </w:rPr>
        <w:t>20256306754872</w:t>
      </w:r>
      <w:r w:rsidR="00D02ADC" w:rsidRPr="00D02ADC">
        <w:rPr>
          <w:rFonts w:ascii="Arial Narrow" w:hAnsi="Arial Narrow"/>
        </w:rPr>
        <w:fldChar w:fldCharType="end"/>
      </w:r>
      <w:r w:rsidR="002C62EE" w:rsidRPr="002C62EE">
        <w:rPr>
          <w:rFonts w:ascii="Arial Narrow" w:hAnsi="Arial Narrow"/>
        </w:rPr>
        <w:t xml:space="preserve"> </w:t>
      </w:r>
      <w:r w:rsidR="00634161" w:rsidRPr="002C62EE">
        <w:rPr>
          <w:rFonts w:ascii="Arial Narrow" w:hAnsi="Arial Narrow"/>
        </w:rPr>
        <w:t xml:space="preserve">del </w:t>
      </w:r>
      <w:r w:rsidR="00D02ADC">
        <w:rPr>
          <w:rFonts w:ascii="Arial Narrow" w:hAnsi="Arial Narrow"/>
        </w:rPr>
        <w:t>01 de diciembre</w:t>
      </w:r>
      <w:r w:rsidR="00F045D7" w:rsidRPr="009322F2">
        <w:rPr>
          <w:rFonts w:ascii="Arial Narrow" w:hAnsi="Arial Narrow"/>
        </w:rPr>
        <w:t xml:space="preserve"> de </w:t>
      </w:r>
      <w:r w:rsidRPr="009322F2">
        <w:rPr>
          <w:rFonts w:ascii="Arial Narrow" w:hAnsi="Arial Narrow"/>
        </w:rPr>
        <w:t>202</w:t>
      </w:r>
      <w:r w:rsidR="00140E22" w:rsidRPr="009322F2">
        <w:rPr>
          <w:rFonts w:ascii="Arial Narrow" w:hAnsi="Arial Narrow"/>
        </w:rPr>
        <w:t>5</w:t>
      </w:r>
      <w:bookmarkEnd w:id="6"/>
      <w:bookmarkEnd w:id="8"/>
      <w:r w:rsidR="002A6B31" w:rsidRPr="006042AA">
        <w:rPr>
          <w:rFonts w:ascii="Arial Narrow" w:hAnsi="Arial Narrow"/>
        </w:rPr>
        <w:t xml:space="preserve"> </w:t>
      </w:r>
      <w:bookmarkEnd w:id="7"/>
      <w:r w:rsidR="00706B7E">
        <w:rPr>
          <w:rFonts w:ascii="Arial Narrow" w:hAnsi="Arial Narrow"/>
        </w:rPr>
        <w:t xml:space="preserve">el señor </w:t>
      </w:r>
      <w:r w:rsidR="00D02ADC">
        <w:rPr>
          <w:rFonts w:ascii="Arial Narrow" w:hAnsi="Arial Narrow"/>
          <w:b/>
          <w:bCs/>
        </w:rPr>
        <w:t>JOSE MANUEL DEMOYA MADARIAGA</w:t>
      </w:r>
      <w:r w:rsidR="00D02ADC">
        <w:rPr>
          <w:rFonts w:ascii="Arial Narrow" w:hAnsi="Arial Narrow"/>
        </w:rPr>
        <w:t xml:space="preserve"> </w:t>
      </w:r>
      <w:r w:rsidR="00132804">
        <w:rPr>
          <w:rFonts w:ascii="Arial Narrow" w:hAnsi="Arial Narrow"/>
        </w:rPr>
        <w:t>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4D2357D9" w:rsidR="001909EA" w:rsidRDefault="00D02ADC" w:rsidP="000911A1">
      <w:pPr>
        <w:jc w:val="center"/>
        <w:rPr>
          <w:rFonts w:ascii="Arial Narrow" w:hAnsi="Arial Narrow"/>
        </w:rPr>
      </w:pPr>
      <w:r w:rsidRPr="00D02ADC">
        <w:rPr>
          <w:rFonts w:ascii="Arial Narrow" w:hAnsi="Arial Narrow"/>
          <w:noProof/>
        </w:rPr>
        <w:drawing>
          <wp:inline distT="0" distB="0" distL="0" distR="0" wp14:anchorId="5FEDF7CC" wp14:editId="11A826AB">
            <wp:extent cx="4829175" cy="3287205"/>
            <wp:effectExtent l="0" t="0" r="0" b="8890"/>
            <wp:docPr id="12336537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53769" name=""/>
                    <pic:cNvPicPr/>
                  </pic:nvPicPr>
                  <pic:blipFill>
                    <a:blip r:embed="rId11"/>
                    <a:stretch>
                      <a:fillRect/>
                    </a:stretch>
                  </pic:blipFill>
                  <pic:spPr>
                    <a:xfrm>
                      <a:off x="0" y="0"/>
                      <a:ext cx="4830612" cy="3288183"/>
                    </a:xfrm>
                    <a:prstGeom prst="rect">
                      <a:avLst/>
                    </a:prstGeom>
                  </pic:spPr>
                </pic:pic>
              </a:graphicData>
            </a:graphic>
          </wp:inline>
        </w:drawing>
      </w:r>
    </w:p>
    <w:p w14:paraId="5AEBD1A4" w14:textId="54217B4B" w:rsidR="00D33CA1" w:rsidRDefault="003412E5" w:rsidP="003412E5">
      <w:pPr>
        <w:tabs>
          <w:tab w:val="left" w:pos="4980"/>
        </w:tabs>
        <w:rPr>
          <w:rFonts w:ascii="Arial Narrow" w:hAnsi="Arial Narrow"/>
        </w:rPr>
      </w:pPr>
      <w:r>
        <w:rPr>
          <w:rFonts w:ascii="Arial Narrow" w:hAnsi="Arial Narrow"/>
        </w:rPr>
        <w:tab/>
      </w:r>
    </w:p>
    <w:p w14:paraId="440603E7" w14:textId="6B78D88E"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671C39">
        <w:rPr>
          <w:rFonts w:ascii="Arial Narrow" w:hAnsi="Arial Narrow" w:cs="Calibri"/>
          <w:color w:val="000000"/>
          <w:lang w:val="es-CO" w:eastAsia="es-CO"/>
        </w:rPr>
        <w:t>03 de diciembre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D02ADC">
        <w:rPr>
          <w:rFonts w:ascii="Arial Narrow" w:hAnsi="Arial Narrow" w:cs="Calibri"/>
          <w:color w:val="000000"/>
          <w:lang w:val="es-CO" w:eastAsia="es-CO"/>
        </w:rPr>
        <w:t>0104084</w:t>
      </w:r>
      <w:r w:rsidR="00671C39">
        <w:rPr>
          <w:rFonts w:ascii="Arial Narrow" w:hAnsi="Arial Narrow" w:cs="Calibri"/>
          <w:color w:val="000000"/>
          <w:lang w:val="es-CO" w:eastAsia="es-CO"/>
        </w:rPr>
        <w:t xml:space="preserve"> </w:t>
      </w:r>
      <w:r w:rsidR="00634161" w:rsidRPr="00634161">
        <w:rPr>
          <w:rFonts w:ascii="Arial Narrow" w:hAnsi="Arial Narrow" w:cs="Calibri"/>
          <w:color w:val="000000"/>
          <w:lang w:val="es-CO" w:eastAsia="es-CO"/>
        </w:rPr>
        <w:t>del 30 de septiembre de 2025</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7236BFA1" w14:textId="15723C79" w:rsidR="00AB0209" w:rsidRDefault="00AB0209" w:rsidP="002C62EE">
      <w:pPr>
        <w:tabs>
          <w:tab w:val="left" w:pos="5895"/>
          <w:tab w:val="left" w:pos="6330"/>
        </w:tabs>
        <w:jc w:val="both"/>
        <w:rPr>
          <w:rFonts w:ascii="Arial Narrow" w:hAnsi="Arial Narrow" w:cs="Calibri"/>
          <w:color w:val="000000"/>
          <w:lang w:val="es-CO" w:eastAsia="es-CO"/>
        </w:rPr>
      </w:pPr>
      <w:r>
        <w:rPr>
          <w:rFonts w:ascii="Arial Narrow" w:hAnsi="Arial Narrow" w:cs="Calibri"/>
          <w:color w:val="000000"/>
          <w:lang w:val="es-CO" w:eastAsia="es-CO"/>
        </w:rPr>
        <w:tab/>
      </w:r>
      <w:r w:rsidR="002C62EE">
        <w:rPr>
          <w:rFonts w:ascii="Arial Narrow" w:hAnsi="Arial Narrow" w:cs="Calibri"/>
          <w:color w:val="000000"/>
          <w:lang w:val="es-CO" w:eastAsia="es-CO"/>
        </w:rPr>
        <w:tab/>
      </w:r>
    </w:p>
    <w:p w14:paraId="7973366D"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007E5C98" w14:textId="385FE7E9" w:rsidR="002C62EE" w:rsidRDefault="00D02ADC" w:rsidP="002C62EE">
      <w:pPr>
        <w:tabs>
          <w:tab w:val="left" w:pos="5895"/>
          <w:tab w:val="left" w:pos="6330"/>
        </w:tabs>
        <w:jc w:val="both"/>
        <w:rPr>
          <w:rFonts w:ascii="Arial Narrow" w:hAnsi="Arial Narrow" w:cs="Calibri"/>
          <w:color w:val="000000"/>
          <w:lang w:val="es-CO" w:eastAsia="es-CO"/>
        </w:rPr>
      </w:pPr>
      <w:r w:rsidRPr="00D02ADC">
        <w:rPr>
          <w:rFonts w:ascii="Arial Narrow" w:hAnsi="Arial Narrow" w:cs="Calibri"/>
          <w:noProof/>
          <w:color w:val="000000"/>
          <w:lang w:val="es-CO" w:eastAsia="es-CO"/>
        </w:rPr>
        <w:drawing>
          <wp:inline distT="0" distB="0" distL="0" distR="0" wp14:anchorId="5250A4FE" wp14:editId="6FC47FFF">
            <wp:extent cx="5612130" cy="2543175"/>
            <wp:effectExtent l="0" t="0" r="7620" b="9525"/>
            <wp:docPr id="44425003"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25003" name="Imagen 1" descr="Tabla&#10;&#10;El contenido generado por IA puede ser incorrecto."/>
                    <pic:cNvPicPr/>
                  </pic:nvPicPr>
                  <pic:blipFill>
                    <a:blip r:embed="rId12"/>
                    <a:stretch>
                      <a:fillRect/>
                    </a:stretch>
                  </pic:blipFill>
                  <pic:spPr>
                    <a:xfrm>
                      <a:off x="0" y="0"/>
                      <a:ext cx="5612130" cy="2543175"/>
                    </a:xfrm>
                    <a:prstGeom prst="rect">
                      <a:avLst/>
                    </a:prstGeom>
                  </pic:spPr>
                </pic:pic>
              </a:graphicData>
            </a:graphic>
          </wp:inline>
        </w:drawing>
      </w: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5F1C8A38"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2C62EE">
        <w:rPr>
          <w:rFonts w:ascii="Arial Narrow" w:hAnsi="Arial Narrow" w:cs="Arial"/>
          <w:lang w:val="es-CO"/>
        </w:rPr>
        <w:t xml:space="preserve"> </w:t>
      </w:r>
      <w:bookmarkStart w:id="9" w:name="_Hlk214524096"/>
      <w:r w:rsidR="00634161">
        <w:rPr>
          <w:rFonts w:ascii="Arial Narrow" w:hAnsi="Arial Narrow" w:cs="Arial"/>
          <w:lang w:val="es-CO"/>
        </w:rPr>
        <w:t>al</w:t>
      </w:r>
      <w:r w:rsidR="00132804">
        <w:rPr>
          <w:rFonts w:ascii="Arial Narrow" w:hAnsi="Arial Narrow" w:cs="Arial"/>
          <w:lang w:val="es-CO"/>
        </w:rPr>
        <w:t xml:space="preserve"> </w:t>
      </w:r>
      <w:r w:rsidR="002C62EE" w:rsidRPr="002C62EE">
        <w:rPr>
          <w:rFonts w:ascii="Arial Narrow" w:hAnsi="Arial Narrow"/>
        </w:rPr>
        <w:t xml:space="preserve">radicado </w:t>
      </w:r>
      <w:bookmarkEnd w:id="9"/>
      <w:r w:rsidR="00D02ADC" w:rsidRPr="00D02ADC">
        <w:rPr>
          <w:rFonts w:ascii="Arial Narrow" w:hAnsi="Arial Narrow"/>
        </w:rPr>
        <w:fldChar w:fldCharType="begin"/>
      </w:r>
      <w:r w:rsidR="00D02ADC" w:rsidRPr="00D02ADC">
        <w:rPr>
          <w:rFonts w:ascii="Arial Narrow" w:hAnsi="Arial Narrow"/>
        </w:rPr>
        <w:instrText>HYPERLINK "javascript:void(0)"</w:instrText>
      </w:r>
      <w:r w:rsidR="00D02ADC" w:rsidRPr="00D02ADC">
        <w:rPr>
          <w:rFonts w:ascii="Arial Narrow" w:hAnsi="Arial Narrow"/>
        </w:rPr>
      </w:r>
      <w:r w:rsidR="00D02ADC" w:rsidRPr="00D02ADC">
        <w:rPr>
          <w:rFonts w:ascii="Arial Narrow" w:hAnsi="Arial Narrow"/>
        </w:rPr>
        <w:fldChar w:fldCharType="separate"/>
      </w:r>
      <w:r w:rsidR="00D02ADC" w:rsidRPr="00D02ADC">
        <w:rPr>
          <w:rFonts w:ascii="Arial Narrow" w:hAnsi="Arial Narrow"/>
        </w:rPr>
        <w:t>20256306754872</w:t>
      </w:r>
      <w:r w:rsidR="00D02ADC" w:rsidRPr="00D02ADC">
        <w:rPr>
          <w:rFonts w:ascii="Arial Narrow" w:hAnsi="Arial Narrow"/>
        </w:rPr>
        <w:fldChar w:fldCharType="end"/>
      </w:r>
      <w:r w:rsidR="00D02ADC" w:rsidRPr="002C62EE">
        <w:rPr>
          <w:rFonts w:ascii="Arial Narrow" w:hAnsi="Arial Narrow"/>
        </w:rPr>
        <w:t xml:space="preserve"> del </w:t>
      </w:r>
      <w:r w:rsidR="00D02ADC">
        <w:rPr>
          <w:rFonts w:ascii="Arial Narrow" w:hAnsi="Arial Narrow"/>
        </w:rPr>
        <w:t>01 de diciembre</w:t>
      </w:r>
      <w:r w:rsidR="00D02ADC" w:rsidRPr="009322F2">
        <w:rPr>
          <w:rFonts w:ascii="Arial Narrow" w:hAnsi="Arial Narrow"/>
        </w:rPr>
        <w:t xml:space="preserve"> de 2025</w:t>
      </w:r>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0CE985FB" w14:textId="77777777" w:rsidR="001D23D5" w:rsidRDefault="001D23D5" w:rsidP="00E03F40">
      <w:pPr>
        <w:tabs>
          <w:tab w:val="left" w:pos="914"/>
        </w:tabs>
        <w:rPr>
          <w:rFonts w:ascii="Arial Narrow" w:hAnsi="Arial Narrow"/>
        </w:rPr>
      </w:pP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39942A1C"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10" w:name="_Hlk148512482"/>
      <w:r w:rsidR="00706B7E">
        <w:rPr>
          <w:rFonts w:ascii="Arial Narrow" w:eastAsia="Calibri" w:hAnsi="Arial Narrow" w:cs="Arial"/>
          <w:bCs/>
          <w:lang w:eastAsia="es-CO"/>
        </w:rPr>
        <w:t>el señor</w:t>
      </w:r>
      <w:r w:rsidR="009D0E83" w:rsidRPr="009D0E83">
        <w:rPr>
          <w:rFonts w:ascii="Arial Narrow" w:hAnsi="Arial Narrow"/>
          <w:b/>
          <w:bCs/>
        </w:rPr>
        <w:t xml:space="preserve"> </w:t>
      </w:r>
      <w:r w:rsidR="00D02ADC">
        <w:rPr>
          <w:rFonts w:ascii="Arial Narrow" w:hAnsi="Arial Narrow"/>
          <w:b/>
          <w:bCs/>
        </w:rPr>
        <w:t>JOSE MANUEL DEMOYA MADARIAGA</w:t>
      </w:r>
      <w:r w:rsidR="00634161" w:rsidRPr="00447C3E">
        <w:rPr>
          <w:rFonts w:ascii="Arial Narrow" w:hAnsi="Arial Narrow"/>
          <w:b/>
          <w:bCs/>
        </w:rPr>
        <w:t xml:space="preserve">, </w:t>
      </w:r>
      <w:r w:rsidR="00634161" w:rsidRPr="00447C3E">
        <w:rPr>
          <w:rFonts w:ascii="Arial Narrow" w:hAnsi="Arial Narrow"/>
        </w:rPr>
        <w:t>identificad</w:t>
      </w:r>
      <w:r w:rsidR="00634161">
        <w:rPr>
          <w:rFonts w:ascii="Arial Narrow" w:hAnsi="Arial Narrow"/>
        </w:rPr>
        <w:t>o</w:t>
      </w:r>
      <w:r w:rsidR="00634161" w:rsidRPr="00447C3E">
        <w:rPr>
          <w:rFonts w:ascii="Arial Narrow" w:hAnsi="Arial Narrow"/>
        </w:rPr>
        <w:t xml:space="preserve"> con cédula de ciudadanía </w:t>
      </w:r>
      <w:r w:rsidR="00634161" w:rsidRPr="00447C3E">
        <w:rPr>
          <w:rFonts w:ascii="Arial Narrow" w:hAnsi="Arial Narrow" w:cs="Arial"/>
          <w:bCs/>
        </w:rPr>
        <w:t xml:space="preserve">número </w:t>
      </w:r>
      <w:r w:rsidR="00D02ADC">
        <w:rPr>
          <w:rFonts w:ascii="Arial Narrow" w:hAnsi="Arial Narrow" w:cs="Arial"/>
          <w:bCs/>
        </w:rPr>
        <w:t>3.823.934</w:t>
      </w:r>
      <w:r w:rsidRPr="003C2D21">
        <w:rPr>
          <w:rFonts w:ascii="Arial Narrow" w:eastAsia="Calibri" w:hAnsi="Arial Narrow" w:cs="Arial"/>
          <w:bCs/>
          <w:lang w:eastAsia="es-CO"/>
        </w:rPr>
        <w:t xml:space="preserve">, </w:t>
      </w:r>
      <w:bookmarkEnd w:id="10"/>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r w:rsidR="00D02ADC">
        <w:rPr>
          <w:rFonts w:ascii="Arial Narrow" w:hAnsi="Arial Narrow"/>
        </w:rPr>
        <w:t>0104084</w:t>
      </w:r>
      <w:r w:rsidR="00671C39">
        <w:rPr>
          <w:rFonts w:ascii="Arial Narrow" w:hAnsi="Arial Narrow"/>
        </w:rPr>
        <w:t xml:space="preserve"> </w:t>
      </w:r>
      <w:r w:rsidR="00634161" w:rsidRPr="00634161">
        <w:rPr>
          <w:rFonts w:ascii="Arial Narrow" w:hAnsi="Arial Narrow"/>
        </w:rPr>
        <w:t>del 30 de septiembre de 2025</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55244157"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D02ADC">
        <w:rPr>
          <w:rFonts w:ascii="Arial Narrow" w:hAnsi="Arial Narrow" w:cs="Arial"/>
          <w:b/>
        </w:rPr>
        <w:t>0104084</w:t>
      </w:r>
      <w:r w:rsidR="00671C39">
        <w:rPr>
          <w:rFonts w:ascii="Arial Narrow" w:hAnsi="Arial Narrow" w:cs="Arial"/>
          <w:b/>
        </w:rPr>
        <w:t xml:space="preserve"> </w:t>
      </w:r>
      <w:r w:rsidR="00634161" w:rsidRPr="003C2D21">
        <w:rPr>
          <w:rFonts w:ascii="Arial Narrow" w:hAnsi="Arial Narrow"/>
          <w:b/>
          <w:bCs/>
        </w:rPr>
        <w:t>del</w:t>
      </w:r>
      <w:r w:rsidR="00634161">
        <w:rPr>
          <w:rFonts w:ascii="Arial Narrow" w:hAnsi="Arial Narrow"/>
          <w:b/>
          <w:bCs/>
        </w:rPr>
        <w:t xml:space="preserve"> </w:t>
      </w:r>
      <w:r w:rsidR="00634161" w:rsidRPr="00456E6D">
        <w:rPr>
          <w:rFonts w:ascii="Arial Narrow" w:hAnsi="Arial Narrow"/>
          <w:b/>
          <w:bCs/>
        </w:rPr>
        <w:t>30 de septiembre de 2025</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0FE55009"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706B7E">
        <w:rPr>
          <w:rFonts w:ascii="Arial Narrow" w:hAnsi="Arial Narrow"/>
          <w:bCs/>
        </w:rPr>
        <w:t xml:space="preserve">al </w:t>
      </w:r>
      <w:r w:rsidR="009322F2">
        <w:rPr>
          <w:rFonts w:ascii="Arial Narrow" w:eastAsia="Calibri" w:hAnsi="Arial Narrow" w:cs="Arial"/>
          <w:bCs/>
          <w:lang w:eastAsia="es-CO"/>
        </w:rPr>
        <w:t>señor</w:t>
      </w:r>
      <w:r w:rsidR="009D0E83">
        <w:rPr>
          <w:rFonts w:ascii="Arial Narrow" w:eastAsia="Calibri" w:hAnsi="Arial Narrow" w:cs="Arial"/>
          <w:bCs/>
          <w:lang w:eastAsia="es-CO"/>
        </w:rPr>
        <w:t xml:space="preserve"> </w:t>
      </w:r>
      <w:r w:rsidR="00D02ADC">
        <w:rPr>
          <w:rFonts w:ascii="Arial Narrow" w:hAnsi="Arial Narrow"/>
          <w:b/>
          <w:bCs/>
        </w:rPr>
        <w:t>JOSE MANUEL DEMOYA MADARIAGA</w:t>
      </w:r>
      <w:r w:rsidR="008A04BC" w:rsidRPr="00447C3E">
        <w:rPr>
          <w:rFonts w:ascii="Arial Narrow" w:hAnsi="Arial Narrow"/>
          <w:b/>
          <w:bCs/>
        </w:rPr>
        <w:t xml:space="preserve">, </w:t>
      </w:r>
      <w:r w:rsidR="008A04BC" w:rsidRPr="00447C3E">
        <w:rPr>
          <w:rFonts w:ascii="Arial Narrow" w:hAnsi="Arial Narrow"/>
        </w:rPr>
        <w:t>identificad</w:t>
      </w:r>
      <w:r w:rsidR="008A04BC">
        <w:rPr>
          <w:rFonts w:ascii="Arial Narrow" w:hAnsi="Arial Narrow"/>
        </w:rPr>
        <w:t>o</w:t>
      </w:r>
      <w:r w:rsidR="008A04BC" w:rsidRPr="00447C3E">
        <w:rPr>
          <w:rFonts w:ascii="Arial Narrow" w:hAnsi="Arial Narrow"/>
        </w:rPr>
        <w:t xml:space="preserve"> con cédula de ciudadanía </w:t>
      </w:r>
      <w:r w:rsidR="008A04BC" w:rsidRPr="00447C3E">
        <w:rPr>
          <w:rFonts w:ascii="Arial Narrow" w:hAnsi="Arial Narrow" w:cs="Arial"/>
          <w:bCs/>
        </w:rPr>
        <w:t xml:space="preserve">número </w:t>
      </w:r>
      <w:r w:rsidR="00D02ADC">
        <w:rPr>
          <w:rFonts w:ascii="Arial Narrow" w:hAnsi="Arial Narrow" w:cs="Arial"/>
          <w:bCs/>
        </w:rPr>
        <w:t>3.823.934</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73805197" w14:textId="77777777" w:rsidR="001909EA" w:rsidRDefault="001909EA" w:rsidP="00E03F40">
      <w:pPr>
        <w:jc w:val="both"/>
        <w:rPr>
          <w:rFonts w:ascii="Arial Narrow" w:hAnsi="Arial Narrow"/>
          <w:bCs/>
        </w:rPr>
      </w:pPr>
    </w:p>
    <w:p w14:paraId="3438DC84" w14:textId="77777777" w:rsidR="008A04BC" w:rsidRDefault="008A04BC"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8A04BC" w:rsidRDefault="00C7206C" w:rsidP="001C5CC4">
            <w:pPr>
              <w:jc w:val="center"/>
              <w:rPr>
                <w:rFonts w:ascii="Arial Narrow" w:hAnsi="Arial Narrow"/>
                <w:sz w:val="20"/>
                <w:szCs w:val="20"/>
              </w:rPr>
            </w:pPr>
            <w:r w:rsidRPr="008A04BC">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8A04BC" w:rsidRDefault="00C7206C" w:rsidP="001C5CC4">
            <w:pPr>
              <w:jc w:val="center"/>
              <w:rPr>
                <w:rFonts w:ascii="Arial Narrow" w:hAnsi="Arial Narrow"/>
                <w:sz w:val="20"/>
                <w:szCs w:val="20"/>
              </w:rPr>
            </w:pPr>
            <w:r w:rsidRPr="008A04BC">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453F8A5F" w:rsidR="00C7206C" w:rsidRPr="008A04BC" w:rsidRDefault="00D02ADC" w:rsidP="004B35AE">
            <w:pPr>
              <w:jc w:val="center"/>
              <w:rPr>
                <w:rFonts w:ascii="Arial Narrow" w:hAnsi="Arial Narrow"/>
                <w:i/>
                <w:iCs/>
                <w:sz w:val="20"/>
                <w:szCs w:val="20"/>
              </w:rPr>
            </w:pPr>
            <w:r>
              <w:rPr>
                <w:rFonts w:ascii="Arial Narrow" w:hAnsi="Arial Narrow"/>
                <w:b/>
                <w:bCs/>
                <w:sz w:val="20"/>
                <w:szCs w:val="20"/>
              </w:rPr>
              <w:t>JOSE MANUEL DEMOYA MADARIAGA</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20A7EAB8" w14:textId="6B948C11" w:rsidR="00175487" w:rsidRPr="008A04BC" w:rsidRDefault="00D02ADC" w:rsidP="004B35AE">
            <w:pPr>
              <w:jc w:val="center"/>
              <w:rPr>
                <w:rFonts w:ascii="Arial Narrow" w:hAnsi="Arial Narrow"/>
                <w:sz w:val="20"/>
                <w:szCs w:val="20"/>
              </w:rPr>
            </w:pPr>
            <w:hyperlink r:id="rId13" w:history="1">
              <w:r w:rsidRPr="00D02ADC">
                <w:rPr>
                  <w:rStyle w:val="Hipervnculo"/>
                  <w:rFonts w:ascii="Arial Narrow" w:hAnsi="Arial Narrow"/>
                  <w:sz w:val="20"/>
                  <w:szCs w:val="20"/>
                </w:rPr>
                <w:t>gerencia@fiancol.com.co</w:t>
              </w:r>
            </w:hyperlink>
          </w:p>
        </w:tc>
      </w:tr>
    </w:tbl>
    <w:p w14:paraId="558EF0CB" w14:textId="77777777" w:rsidR="0000721B" w:rsidRDefault="0000721B" w:rsidP="004B35AE">
      <w:pPr>
        <w:jc w:val="center"/>
        <w:rPr>
          <w:rFonts w:ascii="Arial Narrow" w:hAnsi="Arial Narrow"/>
          <w:b/>
          <w:bCs/>
        </w:rPr>
      </w:pPr>
    </w:p>
    <w:p w14:paraId="5D48EDCA" w14:textId="77777777" w:rsidR="004B0C6B" w:rsidRDefault="004B0C6B" w:rsidP="00E03F40">
      <w:pPr>
        <w:jc w:val="both"/>
        <w:rPr>
          <w:rFonts w:ascii="Arial Narrow" w:hAnsi="Arial Narrow"/>
          <w:b/>
          <w:bCs/>
        </w:rPr>
      </w:pPr>
    </w:p>
    <w:p w14:paraId="1BBD12EF" w14:textId="10ABDA58" w:rsidR="00E03F40" w:rsidRDefault="00E03F40" w:rsidP="00E03F40">
      <w:pPr>
        <w:jc w:val="both"/>
        <w:rPr>
          <w:rFonts w:ascii="Arial Narrow" w:hAnsi="Arial Narrow"/>
          <w:bCs/>
        </w:rPr>
      </w:pPr>
      <w:r w:rsidRPr="003C2D21">
        <w:rPr>
          <w:rFonts w:ascii="Arial Narrow" w:hAnsi="Arial Narrow"/>
          <w:b/>
          <w:bCs/>
        </w:rPr>
        <w:lastRenderedPageBreak/>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7AE7514E" w14:textId="24CBADDB" w:rsidR="00CD00D4" w:rsidRPr="00EC50CF" w:rsidRDefault="00CD00D4" w:rsidP="00CD00D4">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143793">
        <w:rPr>
          <w:rFonts w:ascii="Arial Narrow" w:hAnsi="Arial Narrow"/>
          <w:sz w:val="22"/>
          <w:szCs w:val="22"/>
        </w:rPr>
        <w:t>03 de diciembre</w:t>
      </w:r>
      <w:r w:rsidRPr="00EC50CF">
        <w:rPr>
          <w:rFonts w:ascii="Arial Narrow" w:hAnsi="Arial Narrow"/>
          <w:sz w:val="22"/>
          <w:szCs w:val="22"/>
        </w:rPr>
        <w:t xml:space="preserve"> de 2025.</w:t>
      </w:r>
    </w:p>
    <w:p w14:paraId="17271A2B" w14:textId="77777777" w:rsidR="00CD00D4" w:rsidRPr="003C2D21" w:rsidRDefault="00CD00D4" w:rsidP="00CD00D4">
      <w:pPr>
        <w:pStyle w:val="Textoindependiente"/>
        <w:rPr>
          <w:rFonts w:ascii="Arial Narrow" w:hAnsi="Arial Narrow"/>
          <w:sz w:val="22"/>
          <w:szCs w:val="22"/>
        </w:rPr>
      </w:pPr>
    </w:p>
    <w:p w14:paraId="5223AEC6" w14:textId="77777777" w:rsidR="00CD00D4" w:rsidRDefault="00CD00D4" w:rsidP="00CD00D4">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CD00D4" w14:paraId="75AB4AA4" w14:textId="77777777" w:rsidTr="00F0562C">
        <w:trPr>
          <w:trHeight w:val="493"/>
          <w:jc w:val="center"/>
        </w:trPr>
        <w:tc>
          <w:tcPr>
            <w:tcW w:w="1985" w:type="dxa"/>
            <w:shd w:val="clear" w:color="auto" w:fill="FFFFFF"/>
            <w:tcMar>
              <w:top w:w="0" w:type="dxa"/>
              <w:left w:w="108" w:type="dxa"/>
              <w:bottom w:w="0" w:type="dxa"/>
              <w:right w:w="108" w:type="dxa"/>
            </w:tcMar>
            <w:vAlign w:val="center"/>
          </w:tcPr>
          <w:p w14:paraId="3DF4C2E3" w14:textId="77777777" w:rsidR="00CD00D4" w:rsidRDefault="00CD00D4" w:rsidP="00F0562C">
            <w:r>
              <w:rPr>
                <w:noProof/>
              </w:rPr>
              <w:drawing>
                <wp:inline distT="0" distB="0" distL="0" distR="0" wp14:anchorId="748A5A82" wp14:editId="7ABF2795">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E559F3" w14:textId="77777777" w:rsidR="00CD00D4" w:rsidRDefault="00CD00D4" w:rsidP="00F0562C">
            <w:pPr>
              <w:jc w:val="center"/>
              <w:rPr>
                <w:rFonts w:ascii="inherit" w:hAnsi="inherit" w:cs="Calibri"/>
                <w:color w:val="201F1E"/>
                <w:sz w:val="18"/>
                <w:szCs w:val="18"/>
                <w:lang w:eastAsia="es-CO"/>
              </w:rPr>
            </w:pPr>
          </w:p>
          <w:p w14:paraId="06B8B72B" w14:textId="77777777" w:rsidR="00CD00D4" w:rsidRDefault="00CD00D4" w:rsidP="00F0562C">
            <w:pPr>
              <w:jc w:val="center"/>
            </w:pPr>
            <w:r>
              <w:rPr>
                <w:rFonts w:ascii="inherit" w:hAnsi="inherit" w:cs="Calibri"/>
                <w:color w:val="201F1E"/>
                <w:sz w:val="18"/>
                <w:szCs w:val="18"/>
                <w:lang w:eastAsia="es-CO"/>
              </w:rPr>
              <w:t>Firmado Digitalmente por</w:t>
            </w:r>
          </w:p>
          <w:p w14:paraId="775791B5" w14:textId="77777777" w:rsidR="00CD00D4" w:rsidRDefault="00CD00D4" w:rsidP="00F0562C">
            <w:pPr>
              <w:jc w:val="center"/>
            </w:pPr>
            <w:r>
              <w:rPr>
                <w:rFonts w:ascii="inherit" w:hAnsi="inherit" w:cs="Calibri"/>
                <w:b/>
                <w:bCs/>
                <w:color w:val="201F1E"/>
                <w:sz w:val="18"/>
                <w:szCs w:val="18"/>
                <w:lang w:eastAsia="es-CO"/>
              </w:rPr>
              <w:t>Marcos Jaher Parra Oviedo</w:t>
            </w:r>
          </w:p>
          <w:p w14:paraId="757DC995" w14:textId="77777777" w:rsidR="00CD00D4" w:rsidRDefault="00CD00D4" w:rsidP="00F0562C">
            <w:pPr>
              <w:jc w:val="center"/>
            </w:pPr>
            <w:r>
              <w:rPr>
                <w:rFonts w:ascii="inherit" w:hAnsi="inherit" w:cs="Calibri"/>
                <w:color w:val="201F1E"/>
                <w:sz w:val="18"/>
                <w:szCs w:val="18"/>
                <w:lang w:eastAsia="es-CO"/>
              </w:rPr>
              <w:t xml:space="preserve">Jefe de la Oficina Asesora Jurídica </w:t>
            </w:r>
          </w:p>
        </w:tc>
      </w:tr>
    </w:tbl>
    <w:p w14:paraId="475B7CF9" w14:textId="77777777" w:rsidR="00CD00D4" w:rsidRDefault="00CD00D4" w:rsidP="00CD00D4">
      <w:pPr>
        <w:ind w:right="47"/>
        <w:jc w:val="both"/>
        <w:rPr>
          <w:rFonts w:ascii="Arial Narrow" w:eastAsia="Calibri" w:hAnsi="Arial Narrow" w:cs="Arial"/>
        </w:rPr>
      </w:pPr>
    </w:p>
    <w:p w14:paraId="1BD63EFE" w14:textId="77777777" w:rsidR="00CD00D4" w:rsidRDefault="00CD00D4" w:rsidP="00CD00D4">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053B4449" w14:textId="77777777" w:rsidR="00CD00D4" w:rsidRDefault="00CD00D4" w:rsidP="00CD00D4">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4DB745DD" w14:textId="77777777" w:rsidR="00CD00D4" w:rsidRDefault="00CD00D4" w:rsidP="00CD00D4">
      <w:pPr>
        <w:jc w:val="center"/>
        <w:rPr>
          <w:rFonts w:ascii="Arial Narrow" w:hAnsi="Arial Narrow"/>
        </w:rPr>
      </w:pPr>
      <w:r>
        <w:rPr>
          <w:rFonts w:ascii="Arial Narrow" w:hAnsi="Arial Narrow"/>
        </w:rPr>
        <w:t>Administradora de los Recursos del Sistema General de Seguridad Social en Salud–ADRES</w:t>
      </w:r>
    </w:p>
    <w:p w14:paraId="0B00029C" w14:textId="77777777" w:rsidR="00CD00D4" w:rsidRPr="00F911C0" w:rsidRDefault="00CD00D4" w:rsidP="00CD00D4">
      <w:pPr>
        <w:pStyle w:val="Textoindependiente3"/>
        <w:ind w:right="51"/>
        <w:rPr>
          <w:rFonts w:cs="Arial"/>
          <w:color w:val="000000"/>
          <w:sz w:val="5"/>
          <w:szCs w:val="5"/>
          <w:lang w:eastAsia="es-CO"/>
        </w:rPr>
      </w:pPr>
    </w:p>
    <w:p w14:paraId="1A70CD8D" w14:textId="77777777" w:rsidR="00CD00D4" w:rsidRDefault="00CD00D4" w:rsidP="00CD00D4">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7EAE5FF5" w:rsidR="004B35AE" w:rsidRPr="004B35AE" w:rsidRDefault="008A04BC" w:rsidP="008A04BC">
      <w:pPr>
        <w:jc w:val="both"/>
        <w:rPr>
          <w:rFonts w:ascii="Arial Narrow" w:hAnsi="Arial Narrow"/>
          <w:i/>
          <w:iCs/>
          <w:noProof/>
          <w:sz w:val="16"/>
          <w:szCs w:val="16"/>
        </w:rPr>
      </w:pPr>
      <w:r w:rsidRPr="008A04BC">
        <w:rPr>
          <w:rFonts w:ascii="Arial Narrow" w:hAnsi="Arial Narrow"/>
          <w:i/>
          <w:iCs/>
          <w:noProof/>
          <w:sz w:val="16"/>
          <w:szCs w:val="16"/>
        </w:rPr>
        <w:t xml:space="preserve">Expediente: </w:t>
      </w:r>
      <w:r w:rsidR="00D02ADC">
        <w:rPr>
          <w:rFonts w:ascii="Arial Narrow" w:hAnsi="Arial Narrow"/>
          <w:i/>
          <w:iCs/>
          <w:noProof/>
          <w:sz w:val="16"/>
          <w:szCs w:val="16"/>
        </w:rPr>
        <w:t>3.823.934</w:t>
      </w:r>
      <w:r w:rsidRPr="008A04BC">
        <w:rPr>
          <w:rFonts w:ascii="Arial Narrow" w:hAnsi="Arial Narrow"/>
          <w:i/>
          <w:iCs/>
          <w:noProof/>
          <w:sz w:val="16"/>
          <w:szCs w:val="16"/>
        </w:rPr>
        <w:t>-</w:t>
      </w:r>
      <w:r w:rsidR="00D02ADC">
        <w:rPr>
          <w:rFonts w:ascii="Arial Narrow" w:hAnsi="Arial Narrow"/>
          <w:i/>
          <w:iCs/>
          <w:noProof/>
          <w:sz w:val="16"/>
          <w:szCs w:val="16"/>
        </w:rPr>
        <w:t>JOSE MANUEL DEMOYA MADARIAGA</w:t>
      </w:r>
    </w:p>
    <w:sectPr w:rsidR="004B35AE" w:rsidRPr="004B35AE"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5B19C" w14:textId="77777777" w:rsidR="00203DD1" w:rsidRDefault="00203DD1">
      <w:r>
        <w:separator/>
      </w:r>
    </w:p>
  </w:endnote>
  <w:endnote w:type="continuationSeparator" w:id="0">
    <w:p w14:paraId="2FFA8ED1" w14:textId="77777777" w:rsidR="00203DD1" w:rsidRDefault="0020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7047A" w14:textId="77777777" w:rsidR="00203DD1" w:rsidRDefault="00203DD1">
      <w:r>
        <w:separator/>
      </w:r>
    </w:p>
  </w:footnote>
  <w:footnote w:type="continuationSeparator" w:id="0">
    <w:p w14:paraId="7CAC0ADD" w14:textId="77777777" w:rsidR="00203DD1" w:rsidRDefault="00203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57929282" w:rsidR="009E113B" w:rsidRPr="006F2913" w:rsidRDefault="00E03F40" w:rsidP="00314E4C">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314E4C" w:rsidRPr="00314E4C">
      <w:rPr>
        <w:rFonts w:ascii="Arial Narrow" w:hAnsi="Arial Narrow" w:cs="Arial"/>
        <w:b/>
        <w:bCs/>
        <w:lang w:val="es-CO"/>
      </w:rPr>
      <w:t>0168469</w:t>
    </w:r>
    <w:r w:rsidR="00314E4C">
      <w:rPr>
        <w:rFonts w:ascii="Arial Narrow" w:hAnsi="Arial Narrow" w:cs="Arial"/>
        <w:b/>
        <w:bCs/>
        <w:lang w:val="es-CO"/>
      </w:rPr>
      <w:t xml:space="preserve"> </w:t>
    </w:r>
    <w:r w:rsidR="00D85C1B">
      <w:rPr>
        <w:rFonts w:ascii="Arial Narrow" w:hAnsi="Arial Narrow" w:cs="Arial"/>
        <w:b/>
        <w:bCs/>
        <w:lang w:val="es-CO"/>
      </w:rPr>
      <w:t xml:space="preserve"> </w:t>
    </w:r>
    <w:r w:rsidR="00274CAA">
      <w:rPr>
        <w:rFonts w:ascii="Arial Narrow" w:hAnsi="Arial Narrow" w:cs="Arial"/>
        <w:b/>
        <w:bCs/>
        <w:lang w:val="es-CO"/>
      </w:rPr>
      <w:t>DEL</w:t>
    </w:r>
    <w:r w:rsidR="00143793">
      <w:rPr>
        <w:rFonts w:ascii="Arial Narrow" w:hAnsi="Arial Narrow" w:cs="Arial"/>
        <w:b/>
        <w:bCs/>
        <w:lang w:val="es-CO"/>
      </w:rPr>
      <w:t xml:space="preserve"> 03 DE DICIEMBRE</w:t>
    </w:r>
    <w:r w:rsidR="005B19D8">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15367"/>
    <w:rsid w:val="0002661E"/>
    <w:rsid w:val="00026CAC"/>
    <w:rsid w:val="000346A4"/>
    <w:rsid w:val="00041264"/>
    <w:rsid w:val="000428C6"/>
    <w:rsid w:val="000460DC"/>
    <w:rsid w:val="00052A43"/>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6DC5"/>
    <w:rsid w:val="000B2B60"/>
    <w:rsid w:val="000B4BD4"/>
    <w:rsid w:val="000C1BC3"/>
    <w:rsid w:val="000C4C73"/>
    <w:rsid w:val="000C4FEB"/>
    <w:rsid w:val="000C6733"/>
    <w:rsid w:val="000D14F1"/>
    <w:rsid w:val="000D20C1"/>
    <w:rsid w:val="000D6232"/>
    <w:rsid w:val="000E26A0"/>
    <w:rsid w:val="000E3203"/>
    <w:rsid w:val="000E76FD"/>
    <w:rsid w:val="000E7C18"/>
    <w:rsid w:val="000F00AD"/>
    <w:rsid w:val="000F1CD8"/>
    <w:rsid w:val="000F563C"/>
    <w:rsid w:val="000F565B"/>
    <w:rsid w:val="000F602D"/>
    <w:rsid w:val="000F688B"/>
    <w:rsid w:val="001017A8"/>
    <w:rsid w:val="00104435"/>
    <w:rsid w:val="00104C6C"/>
    <w:rsid w:val="001108E9"/>
    <w:rsid w:val="00113859"/>
    <w:rsid w:val="0011766C"/>
    <w:rsid w:val="00121C46"/>
    <w:rsid w:val="00132804"/>
    <w:rsid w:val="001363A4"/>
    <w:rsid w:val="00140E22"/>
    <w:rsid w:val="00143151"/>
    <w:rsid w:val="00143793"/>
    <w:rsid w:val="00145B4D"/>
    <w:rsid w:val="00154BCB"/>
    <w:rsid w:val="00155B8D"/>
    <w:rsid w:val="001712EB"/>
    <w:rsid w:val="0017202E"/>
    <w:rsid w:val="00173338"/>
    <w:rsid w:val="00174D16"/>
    <w:rsid w:val="00175487"/>
    <w:rsid w:val="00176536"/>
    <w:rsid w:val="001808EB"/>
    <w:rsid w:val="001810B6"/>
    <w:rsid w:val="0019076E"/>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776F"/>
    <w:rsid w:val="001D7CD4"/>
    <w:rsid w:val="001E26C9"/>
    <w:rsid w:val="001F2F16"/>
    <w:rsid w:val="00201709"/>
    <w:rsid w:val="002021B8"/>
    <w:rsid w:val="00203DD1"/>
    <w:rsid w:val="00204249"/>
    <w:rsid w:val="00206792"/>
    <w:rsid w:val="00210A11"/>
    <w:rsid w:val="00210A9C"/>
    <w:rsid w:val="0021238A"/>
    <w:rsid w:val="0021424A"/>
    <w:rsid w:val="00214AD9"/>
    <w:rsid w:val="00214B01"/>
    <w:rsid w:val="0022225B"/>
    <w:rsid w:val="00223119"/>
    <w:rsid w:val="00225386"/>
    <w:rsid w:val="00227BE2"/>
    <w:rsid w:val="00230B13"/>
    <w:rsid w:val="00232A3F"/>
    <w:rsid w:val="00235E60"/>
    <w:rsid w:val="00241F61"/>
    <w:rsid w:val="0024245C"/>
    <w:rsid w:val="002442F0"/>
    <w:rsid w:val="002444AB"/>
    <w:rsid w:val="00246024"/>
    <w:rsid w:val="002501BA"/>
    <w:rsid w:val="002515D5"/>
    <w:rsid w:val="00252BE7"/>
    <w:rsid w:val="00262698"/>
    <w:rsid w:val="002627BA"/>
    <w:rsid w:val="00264644"/>
    <w:rsid w:val="00267049"/>
    <w:rsid w:val="0027108C"/>
    <w:rsid w:val="00274107"/>
    <w:rsid w:val="002741DE"/>
    <w:rsid w:val="00274CAA"/>
    <w:rsid w:val="002769A0"/>
    <w:rsid w:val="0027780E"/>
    <w:rsid w:val="0028066F"/>
    <w:rsid w:val="002810A7"/>
    <w:rsid w:val="00282B1A"/>
    <w:rsid w:val="0028343C"/>
    <w:rsid w:val="00283CAC"/>
    <w:rsid w:val="00287EED"/>
    <w:rsid w:val="00290FE8"/>
    <w:rsid w:val="002914F9"/>
    <w:rsid w:val="00291E52"/>
    <w:rsid w:val="00292899"/>
    <w:rsid w:val="002958E4"/>
    <w:rsid w:val="002A182A"/>
    <w:rsid w:val="002A3BF6"/>
    <w:rsid w:val="002A6B31"/>
    <w:rsid w:val="002B2B47"/>
    <w:rsid w:val="002B7475"/>
    <w:rsid w:val="002C0D0F"/>
    <w:rsid w:val="002C1C56"/>
    <w:rsid w:val="002C2914"/>
    <w:rsid w:val="002C3164"/>
    <w:rsid w:val="002C4A43"/>
    <w:rsid w:val="002C62EE"/>
    <w:rsid w:val="002C7777"/>
    <w:rsid w:val="002D146A"/>
    <w:rsid w:val="002D237F"/>
    <w:rsid w:val="002E0F4B"/>
    <w:rsid w:val="002E11A3"/>
    <w:rsid w:val="002E4820"/>
    <w:rsid w:val="002E5E34"/>
    <w:rsid w:val="002E637D"/>
    <w:rsid w:val="002F025E"/>
    <w:rsid w:val="002F5D87"/>
    <w:rsid w:val="00300609"/>
    <w:rsid w:val="00301CB4"/>
    <w:rsid w:val="00306913"/>
    <w:rsid w:val="00314E4C"/>
    <w:rsid w:val="003166B6"/>
    <w:rsid w:val="0031688B"/>
    <w:rsid w:val="003223DD"/>
    <w:rsid w:val="003224FE"/>
    <w:rsid w:val="00324AA5"/>
    <w:rsid w:val="00333DD3"/>
    <w:rsid w:val="00333FAE"/>
    <w:rsid w:val="003370A0"/>
    <w:rsid w:val="0033720D"/>
    <w:rsid w:val="00337C46"/>
    <w:rsid w:val="003412E5"/>
    <w:rsid w:val="00354B8E"/>
    <w:rsid w:val="003565BC"/>
    <w:rsid w:val="00361230"/>
    <w:rsid w:val="0036163A"/>
    <w:rsid w:val="00372344"/>
    <w:rsid w:val="003726B2"/>
    <w:rsid w:val="003746E2"/>
    <w:rsid w:val="0037699A"/>
    <w:rsid w:val="0037700B"/>
    <w:rsid w:val="0039515B"/>
    <w:rsid w:val="00395DCF"/>
    <w:rsid w:val="00395E3B"/>
    <w:rsid w:val="00397038"/>
    <w:rsid w:val="003972E7"/>
    <w:rsid w:val="003A7C46"/>
    <w:rsid w:val="003B0449"/>
    <w:rsid w:val="003B275B"/>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B2F"/>
    <w:rsid w:val="00433D5D"/>
    <w:rsid w:val="004356A1"/>
    <w:rsid w:val="00435C70"/>
    <w:rsid w:val="00436ACC"/>
    <w:rsid w:val="00440DB8"/>
    <w:rsid w:val="00442ED1"/>
    <w:rsid w:val="00443157"/>
    <w:rsid w:val="00456E6D"/>
    <w:rsid w:val="00460AA9"/>
    <w:rsid w:val="00465E0B"/>
    <w:rsid w:val="00474973"/>
    <w:rsid w:val="004777C6"/>
    <w:rsid w:val="004813C3"/>
    <w:rsid w:val="0048753A"/>
    <w:rsid w:val="004901E0"/>
    <w:rsid w:val="00491B25"/>
    <w:rsid w:val="004920B6"/>
    <w:rsid w:val="004A41DF"/>
    <w:rsid w:val="004B0C6B"/>
    <w:rsid w:val="004B35AE"/>
    <w:rsid w:val="004B46F6"/>
    <w:rsid w:val="004B6303"/>
    <w:rsid w:val="004C47BA"/>
    <w:rsid w:val="004C4CE7"/>
    <w:rsid w:val="004D08D0"/>
    <w:rsid w:val="004D1B5F"/>
    <w:rsid w:val="004D52BE"/>
    <w:rsid w:val="004D696E"/>
    <w:rsid w:val="004F2B43"/>
    <w:rsid w:val="004F447D"/>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03FD"/>
    <w:rsid w:val="00541660"/>
    <w:rsid w:val="00543459"/>
    <w:rsid w:val="00552A76"/>
    <w:rsid w:val="0055469E"/>
    <w:rsid w:val="00554AAF"/>
    <w:rsid w:val="00557815"/>
    <w:rsid w:val="00560DCE"/>
    <w:rsid w:val="00563B47"/>
    <w:rsid w:val="00563FCF"/>
    <w:rsid w:val="005713D1"/>
    <w:rsid w:val="0057276A"/>
    <w:rsid w:val="00575248"/>
    <w:rsid w:val="00581BB8"/>
    <w:rsid w:val="005825C9"/>
    <w:rsid w:val="0058437F"/>
    <w:rsid w:val="00587EF1"/>
    <w:rsid w:val="00594B32"/>
    <w:rsid w:val="005A3477"/>
    <w:rsid w:val="005A367C"/>
    <w:rsid w:val="005A4E13"/>
    <w:rsid w:val="005A575A"/>
    <w:rsid w:val="005A7F13"/>
    <w:rsid w:val="005A7F79"/>
    <w:rsid w:val="005B19D8"/>
    <w:rsid w:val="005B5F2F"/>
    <w:rsid w:val="005B7D08"/>
    <w:rsid w:val="005C04D7"/>
    <w:rsid w:val="005C286A"/>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4161"/>
    <w:rsid w:val="00635EFF"/>
    <w:rsid w:val="0063794B"/>
    <w:rsid w:val="00643BD1"/>
    <w:rsid w:val="00646196"/>
    <w:rsid w:val="00651E85"/>
    <w:rsid w:val="0065680D"/>
    <w:rsid w:val="00662486"/>
    <w:rsid w:val="00665E25"/>
    <w:rsid w:val="00671C39"/>
    <w:rsid w:val="00671DAD"/>
    <w:rsid w:val="006737FE"/>
    <w:rsid w:val="00680FFF"/>
    <w:rsid w:val="00682DCB"/>
    <w:rsid w:val="00682F0C"/>
    <w:rsid w:val="006849CC"/>
    <w:rsid w:val="00685C57"/>
    <w:rsid w:val="0068781B"/>
    <w:rsid w:val="00687AED"/>
    <w:rsid w:val="00690B58"/>
    <w:rsid w:val="006973E5"/>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37B6"/>
    <w:rsid w:val="007045B3"/>
    <w:rsid w:val="00706B7E"/>
    <w:rsid w:val="0072165C"/>
    <w:rsid w:val="00721856"/>
    <w:rsid w:val="00721915"/>
    <w:rsid w:val="0072239E"/>
    <w:rsid w:val="00726117"/>
    <w:rsid w:val="00732928"/>
    <w:rsid w:val="00732EEC"/>
    <w:rsid w:val="00737E9A"/>
    <w:rsid w:val="0074017A"/>
    <w:rsid w:val="00746BB1"/>
    <w:rsid w:val="00754B79"/>
    <w:rsid w:val="00756334"/>
    <w:rsid w:val="007579D7"/>
    <w:rsid w:val="00761037"/>
    <w:rsid w:val="0076302C"/>
    <w:rsid w:val="007701AD"/>
    <w:rsid w:val="00773934"/>
    <w:rsid w:val="00790BB8"/>
    <w:rsid w:val="00791CCA"/>
    <w:rsid w:val="007955E5"/>
    <w:rsid w:val="00795D77"/>
    <w:rsid w:val="007A5E78"/>
    <w:rsid w:val="007A6330"/>
    <w:rsid w:val="007B25C2"/>
    <w:rsid w:val="007B41CB"/>
    <w:rsid w:val="007B4409"/>
    <w:rsid w:val="007B66E6"/>
    <w:rsid w:val="007B68D4"/>
    <w:rsid w:val="007B77B9"/>
    <w:rsid w:val="007C04EC"/>
    <w:rsid w:val="007C7DA3"/>
    <w:rsid w:val="007D0E2F"/>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1424"/>
    <w:rsid w:val="00832A36"/>
    <w:rsid w:val="00835CF0"/>
    <w:rsid w:val="00836972"/>
    <w:rsid w:val="00843983"/>
    <w:rsid w:val="0084551D"/>
    <w:rsid w:val="00855212"/>
    <w:rsid w:val="00855338"/>
    <w:rsid w:val="008555FC"/>
    <w:rsid w:val="00860C31"/>
    <w:rsid w:val="00863E73"/>
    <w:rsid w:val="0087181B"/>
    <w:rsid w:val="00872F11"/>
    <w:rsid w:val="00884976"/>
    <w:rsid w:val="008917E5"/>
    <w:rsid w:val="00891D92"/>
    <w:rsid w:val="00891FC9"/>
    <w:rsid w:val="00892169"/>
    <w:rsid w:val="00893E8D"/>
    <w:rsid w:val="008940ED"/>
    <w:rsid w:val="008950DA"/>
    <w:rsid w:val="008953A4"/>
    <w:rsid w:val="008A04BC"/>
    <w:rsid w:val="008A45E4"/>
    <w:rsid w:val="008A5E8B"/>
    <w:rsid w:val="008B50AD"/>
    <w:rsid w:val="008B7900"/>
    <w:rsid w:val="008C220E"/>
    <w:rsid w:val="008C3B04"/>
    <w:rsid w:val="008C5A96"/>
    <w:rsid w:val="008D2495"/>
    <w:rsid w:val="008D2853"/>
    <w:rsid w:val="008D2E94"/>
    <w:rsid w:val="008E2AFF"/>
    <w:rsid w:val="008F64B8"/>
    <w:rsid w:val="0090153C"/>
    <w:rsid w:val="00907B67"/>
    <w:rsid w:val="009117D9"/>
    <w:rsid w:val="00911A4A"/>
    <w:rsid w:val="00911E2D"/>
    <w:rsid w:val="00917890"/>
    <w:rsid w:val="00925062"/>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905B3"/>
    <w:rsid w:val="0099064D"/>
    <w:rsid w:val="00995BF9"/>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2A27"/>
    <w:rsid w:val="00A03939"/>
    <w:rsid w:val="00A0500D"/>
    <w:rsid w:val="00A0663D"/>
    <w:rsid w:val="00A13CF4"/>
    <w:rsid w:val="00A146EF"/>
    <w:rsid w:val="00A2125B"/>
    <w:rsid w:val="00A24049"/>
    <w:rsid w:val="00A26F66"/>
    <w:rsid w:val="00A32228"/>
    <w:rsid w:val="00A32B34"/>
    <w:rsid w:val="00A34D6A"/>
    <w:rsid w:val="00A34F04"/>
    <w:rsid w:val="00A36A9F"/>
    <w:rsid w:val="00A41424"/>
    <w:rsid w:val="00A51D65"/>
    <w:rsid w:val="00A51F1D"/>
    <w:rsid w:val="00A54347"/>
    <w:rsid w:val="00A66296"/>
    <w:rsid w:val="00A666F0"/>
    <w:rsid w:val="00A71512"/>
    <w:rsid w:val="00A742D0"/>
    <w:rsid w:val="00A83E63"/>
    <w:rsid w:val="00A94275"/>
    <w:rsid w:val="00AA0193"/>
    <w:rsid w:val="00AB020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43C2"/>
    <w:rsid w:val="00B15B3C"/>
    <w:rsid w:val="00B16747"/>
    <w:rsid w:val="00B16D38"/>
    <w:rsid w:val="00B220DF"/>
    <w:rsid w:val="00B23324"/>
    <w:rsid w:val="00B23755"/>
    <w:rsid w:val="00B2389A"/>
    <w:rsid w:val="00B30766"/>
    <w:rsid w:val="00B40164"/>
    <w:rsid w:val="00B40226"/>
    <w:rsid w:val="00B43299"/>
    <w:rsid w:val="00B45137"/>
    <w:rsid w:val="00B61F3A"/>
    <w:rsid w:val="00B630FE"/>
    <w:rsid w:val="00B646F8"/>
    <w:rsid w:val="00B70492"/>
    <w:rsid w:val="00B714B3"/>
    <w:rsid w:val="00B7360B"/>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413C"/>
    <w:rsid w:val="00BE74B0"/>
    <w:rsid w:val="00BF1D3E"/>
    <w:rsid w:val="00BF7751"/>
    <w:rsid w:val="00C00628"/>
    <w:rsid w:val="00C00666"/>
    <w:rsid w:val="00C048F7"/>
    <w:rsid w:val="00C057E8"/>
    <w:rsid w:val="00C068DC"/>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706F7"/>
    <w:rsid w:val="00C7206C"/>
    <w:rsid w:val="00C72535"/>
    <w:rsid w:val="00C75941"/>
    <w:rsid w:val="00C76942"/>
    <w:rsid w:val="00C76F89"/>
    <w:rsid w:val="00C80384"/>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3DBE"/>
    <w:rsid w:val="00CD00D4"/>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2ADC"/>
    <w:rsid w:val="00D030B9"/>
    <w:rsid w:val="00D07533"/>
    <w:rsid w:val="00D10487"/>
    <w:rsid w:val="00D109B2"/>
    <w:rsid w:val="00D13741"/>
    <w:rsid w:val="00D13E45"/>
    <w:rsid w:val="00D16435"/>
    <w:rsid w:val="00D17D0F"/>
    <w:rsid w:val="00D2035F"/>
    <w:rsid w:val="00D211D8"/>
    <w:rsid w:val="00D236BB"/>
    <w:rsid w:val="00D30999"/>
    <w:rsid w:val="00D32A6C"/>
    <w:rsid w:val="00D33CA1"/>
    <w:rsid w:val="00D33ED9"/>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85C1B"/>
    <w:rsid w:val="00D910FB"/>
    <w:rsid w:val="00D92E37"/>
    <w:rsid w:val="00D94D4F"/>
    <w:rsid w:val="00D9742B"/>
    <w:rsid w:val="00DA17A6"/>
    <w:rsid w:val="00DA291F"/>
    <w:rsid w:val="00DA7B8C"/>
    <w:rsid w:val="00DA7F58"/>
    <w:rsid w:val="00DB13B6"/>
    <w:rsid w:val="00DB66DA"/>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2FA5"/>
    <w:rsid w:val="00E13371"/>
    <w:rsid w:val="00E2029F"/>
    <w:rsid w:val="00E20DED"/>
    <w:rsid w:val="00E21001"/>
    <w:rsid w:val="00E2531A"/>
    <w:rsid w:val="00E30DFA"/>
    <w:rsid w:val="00E31D23"/>
    <w:rsid w:val="00E329B9"/>
    <w:rsid w:val="00E4061D"/>
    <w:rsid w:val="00E41B5F"/>
    <w:rsid w:val="00E44DFE"/>
    <w:rsid w:val="00E52524"/>
    <w:rsid w:val="00E56B8F"/>
    <w:rsid w:val="00E61BF3"/>
    <w:rsid w:val="00E62A99"/>
    <w:rsid w:val="00E635CE"/>
    <w:rsid w:val="00E63C45"/>
    <w:rsid w:val="00E710A9"/>
    <w:rsid w:val="00E774E2"/>
    <w:rsid w:val="00E82E82"/>
    <w:rsid w:val="00E866E7"/>
    <w:rsid w:val="00E87CC2"/>
    <w:rsid w:val="00E91BF2"/>
    <w:rsid w:val="00E92541"/>
    <w:rsid w:val="00E9264F"/>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0E21"/>
    <w:rsid w:val="00F13367"/>
    <w:rsid w:val="00F15BFC"/>
    <w:rsid w:val="00F20BEF"/>
    <w:rsid w:val="00F2189E"/>
    <w:rsid w:val="00F33A7A"/>
    <w:rsid w:val="00F36628"/>
    <w:rsid w:val="00F4470D"/>
    <w:rsid w:val="00F460E9"/>
    <w:rsid w:val="00F50F2F"/>
    <w:rsid w:val="00F5210B"/>
    <w:rsid w:val="00F52FE6"/>
    <w:rsid w:val="00F5582D"/>
    <w:rsid w:val="00F61981"/>
    <w:rsid w:val="00F6279B"/>
    <w:rsid w:val="00F67A06"/>
    <w:rsid w:val="00F70FD0"/>
    <w:rsid w:val="00F736AE"/>
    <w:rsid w:val="00F73B3A"/>
    <w:rsid w:val="00F755E3"/>
    <w:rsid w:val="00F75CD9"/>
    <w:rsid w:val="00F75FAF"/>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erencia@fiancol.com.c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9</TotalTime>
  <Pages>3</Pages>
  <Words>808</Words>
  <Characters>4450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8</cp:revision>
  <cp:lastPrinted>2023-12-04T17:03:00Z</cp:lastPrinted>
  <dcterms:created xsi:type="dcterms:W3CDTF">2025-12-03T16:03:00Z</dcterms:created>
  <dcterms:modified xsi:type="dcterms:W3CDTF">2025-12-03T16:28:00Z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